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E32C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Henry BLOWER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4931C41C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Ellough</w:t>
      </w:r>
      <w:proofErr w:type="spellEnd"/>
      <w:r>
        <w:rPr>
          <w:rStyle w:val="s1"/>
        </w:rPr>
        <w:t>, Suffolk.</w:t>
      </w:r>
    </w:p>
    <w:p w14:paraId="153D37B2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</w:p>
    <w:p w14:paraId="688E731D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</w:p>
    <w:p w14:paraId="3BE31C5E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12C40D28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D95C4E">
        <w:rPr>
          <w:rStyle w:val="s1"/>
        </w:rPr>
        <w:t>(</w:t>
      </w:r>
      <w:hyperlink r:id="rId6" w:history="1">
        <w:r w:rsidRPr="00D95C4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202)</w:t>
      </w:r>
    </w:p>
    <w:p w14:paraId="06396431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</w:p>
    <w:p w14:paraId="62C5692A" w14:textId="77777777" w:rsidR="00D95C4E" w:rsidRDefault="00D95C4E" w:rsidP="00D95C4E">
      <w:pPr>
        <w:pStyle w:val="NoSpacing"/>
        <w:tabs>
          <w:tab w:val="left" w:pos="720"/>
        </w:tabs>
        <w:rPr>
          <w:rStyle w:val="s1"/>
        </w:rPr>
      </w:pPr>
    </w:p>
    <w:p w14:paraId="113C097F" w14:textId="2D9A28E4" w:rsidR="00BA00AB" w:rsidRPr="00EB3209" w:rsidRDefault="00D95C4E" w:rsidP="00D95C4E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s1"/>
        </w:rPr>
        <w:t>17 September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FDC5" w14:textId="77777777" w:rsidR="00D95C4E" w:rsidRDefault="00D95C4E" w:rsidP="009139A6">
      <w:r>
        <w:separator/>
      </w:r>
    </w:p>
  </w:endnote>
  <w:endnote w:type="continuationSeparator" w:id="0">
    <w:p w14:paraId="0F8ACE91" w14:textId="77777777" w:rsidR="00D95C4E" w:rsidRDefault="00D95C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DD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CF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BE9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4FA78" w14:textId="77777777" w:rsidR="00D95C4E" w:rsidRDefault="00D95C4E" w:rsidP="009139A6">
      <w:r>
        <w:separator/>
      </w:r>
    </w:p>
  </w:footnote>
  <w:footnote w:type="continuationSeparator" w:id="0">
    <w:p w14:paraId="700B061B" w14:textId="77777777" w:rsidR="00D95C4E" w:rsidRDefault="00D95C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02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D3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38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4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5C4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A2CD6"/>
  <w15:chartTrackingRefBased/>
  <w15:docId w15:val="{1784E4D8-D33E-4655-A5C5-60C9C926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5C4E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95C4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2021-10-07T09:53:00Z</dcterms:created>
  <dcterms:modified xsi:type="dcterms:W3CDTF">2021-10-07T09:56:00Z</dcterms:modified>
</cp:coreProperties>
</file>